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A1FB3" w14:textId="77777777" w:rsidR="00C81BC1" w:rsidRDefault="00C81BC1" w:rsidP="00C81B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KILFOLE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61AEE3BA" w14:textId="77777777" w:rsidR="00C81BC1" w:rsidRDefault="00C81BC1" w:rsidP="00C81B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Brewer.</w:t>
      </w:r>
    </w:p>
    <w:p w14:paraId="0D633E46" w14:textId="77777777" w:rsidR="00C81BC1" w:rsidRDefault="00C81BC1" w:rsidP="00C81BC1">
      <w:pPr>
        <w:pStyle w:val="NoSpacing"/>
        <w:rPr>
          <w:rFonts w:cs="Times New Roman"/>
          <w:szCs w:val="24"/>
        </w:rPr>
      </w:pPr>
    </w:p>
    <w:p w14:paraId="3358C5E4" w14:textId="77777777" w:rsidR="00C81BC1" w:rsidRDefault="00C81BC1" w:rsidP="00C81BC1">
      <w:pPr>
        <w:pStyle w:val="NoSpacing"/>
        <w:rPr>
          <w:rFonts w:cs="Times New Roman"/>
          <w:szCs w:val="24"/>
        </w:rPr>
      </w:pPr>
    </w:p>
    <w:p w14:paraId="6FAC9A16" w14:textId="77777777" w:rsidR="00C81BC1" w:rsidRDefault="00C81BC1" w:rsidP="00C81B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Thomas Peercy(q.v.) brought a plaint of </w:t>
      </w:r>
      <w:proofErr w:type="spellStart"/>
      <w:r>
        <w:rPr>
          <w:rFonts w:cs="Times New Roman"/>
          <w:szCs w:val="24"/>
        </w:rPr>
        <w:t>decies</w:t>
      </w:r>
      <w:proofErr w:type="spellEnd"/>
      <w:r>
        <w:rPr>
          <w:rFonts w:cs="Times New Roman"/>
          <w:szCs w:val="24"/>
        </w:rPr>
        <w:t xml:space="preserve"> tantum against him and </w:t>
      </w:r>
    </w:p>
    <w:p w14:paraId="4BA02B2A" w14:textId="77777777" w:rsidR="00C81BC1" w:rsidRDefault="00C81BC1" w:rsidP="00C81B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nine others.      ( </w:t>
      </w:r>
      <w:hyperlink r:id="rId6" w:history="1">
        <w:r w:rsidRPr="00EB031F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5AA4B6C2" w14:textId="77777777" w:rsidR="00C81BC1" w:rsidRDefault="00C81BC1" w:rsidP="00C81BC1">
      <w:pPr>
        <w:pStyle w:val="NoSpacing"/>
        <w:rPr>
          <w:rFonts w:cs="Times New Roman"/>
          <w:szCs w:val="24"/>
        </w:rPr>
      </w:pPr>
    </w:p>
    <w:p w14:paraId="7C041BC5" w14:textId="77777777" w:rsidR="00C81BC1" w:rsidRDefault="00C81BC1" w:rsidP="00C81BC1">
      <w:pPr>
        <w:pStyle w:val="NoSpacing"/>
        <w:rPr>
          <w:rFonts w:cs="Times New Roman"/>
          <w:szCs w:val="24"/>
        </w:rPr>
      </w:pPr>
    </w:p>
    <w:p w14:paraId="44AA58F7" w14:textId="77777777" w:rsidR="00C81BC1" w:rsidRDefault="00C81BC1" w:rsidP="00C81B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September 2024</w:t>
      </w:r>
    </w:p>
    <w:p w14:paraId="372495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693FFE" w14:textId="77777777" w:rsidR="00C81BC1" w:rsidRDefault="00C81BC1" w:rsidP="009139A6">
      <w:r>
        <w:separator/>
      </w:r>
    </w:p>
  </w:endnote>
  <w:endnote w:type="continuationSeparator" w:id="0">
    <w:p w14:paraId="671DEFEF" w14:textId="77777777" w:rsidR="00C81BC1" w:rsidRDefault="00C81B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595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2FD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93D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51451" w14:textId="77777777" w:rsidR="00C81BC1" w:rsidRDefault="00C81BC1" w:rsidP="009139A6">
      <w:r>
        <w:separator/>
      </w:r>
    </w:p>
  </w:footnote>
  <w:footnote w:type="continuationSeparator" w:id="0">
    <w:p w14:paraId="11AC4D96" w14:textId="77777777" w:rsidR="00C81BC1" w:rsidRDefault="00C81B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A993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E2C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31C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BC1"/>
    <w:rsid w:val="000666E0"/>
    <w:rsid w:val="000F540B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81BC1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B049A"/>
  <w15:chartTrackingRefBased/>
  <w15:docId w15:val="{7EADF1FF-08C3-48D6-83F8-38A801F1B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81B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2024-09-29T20:04:00Z</dcterms:created>
  <dcterms:modified xsi:type="dcterms:W3CDTF">2024-09-29T20:04:00Z</dcterms:modified>
</cp:coreProperties>
</file>